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</w:p>
    <w:p w14:paraId="423184EF" w14:textId="2CC46B4B" w:rsidR="00F47163" w:rsidRPr="00C005EE" w:rsidRDefault="00F47163" w:rsidP="00F47163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4301-000</w:t>
      </w:r>
      <w:r w:rsidR="003C2E1D">
        <w:rPr>
          <w:rFonts w:cs="Arial"/>
        </w:rPr>
        <w:t>3</w:t>
      </w:r>
      <w:r w:rsidRPr="00C005EE">
        <w:rPr>
          <w:rFonts w:cs="Arial"/>
        </w:rPr>
        <w:t>/2024</w:t>
      </w:r>
    </w:p>
    <w:p w14:paraId="00C5AFC0" w14:textId="30496DBB" w:rsidR="00F47163" w:rsidRDefault="00F47163" w:rsidP="00F47163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2024-0</w:t>
      </w:r>
      <w:r w:rsidR="003C2E1D">
        <w:rPr>
          <w:rFonts w:cs="Arial"/>
        </w:rPr>
        <w:t>59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100C38DF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F218AE3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</w:t>
      </w:r>
      <w:r w:rsidR="009E0CA5">
        <w:rPr>
          <w:rFonts w:ascii="Arial" w:hAnsi="Arial" w:cs="Arial"/>
        </w:rPr>
        <w:t>kandidatom</w:t>
      </w:r>
      <w:r w:rsidRPr="00857AE0">
        <w:rPr>
          <w:rFonts w:ascii="Arial" w:hAnsi="Arial" w:cs="Arial"/>
        </w:rPr>
        <w:t xml:space="preserve"> za dodatna pojasnila, dopolnitve </w:t>
      </w:r>
      <w:r w:rsidR="009E0CA5">
        <w:rPr>
          <w:rFonts w:ascii="Arial" w:hAnsi="Arial" w:cs="Arial"/>
        </w:rPr>
        <w:t>prijave</w:t>
      </w:r>
      <w:r w:rsidRPr="00857AE0">
        <w:rPr>
          <w:rFonts w:ascii="Arial" w:hAnsi="Arial" w:cs="Arial"/>
        </w:rPr>
        <w:t>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 xml:space="preserve">po elektronski pošti, na elektronski naslov </w:t>
      </w:r>
      <w:r w:rsidR="009E0CA5">
        <w:rPr>
          <w:rFonts w:ascii="Arial" w:hAnsi="Arial" w:cs="Arial"/>
        </w:rPr>
        <w:t>kandidata</w:t>
      </w:r>
      <w:r>
        <w:rPr>
          <w:rFonts w:ascii="Arial" w:hAnsi="Arial" w:cs="Arial"/>
        </w:rPr>
        <w:t>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2A97F997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morajo izpolniti vsa sodelujoča podjetja, zato se ga razmnoži. Ta obrazec je sestavni del in priloga </w:t>
      </w:r>
      <w:r w:rsidR="009E0CA5">
        <w:rPr>
          <w:rFonts w:cs="Arial"/>
          <w:i/>
        </w:rPr>
        <w:t>prijave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9DEF3" w14:textId="77777777" w:rsidR="00086458" w:rsidRDefault="00086458">
      <w:r>
        <w:separator/>
      </w:r>
    </w:p>
  </w:endnote>
  <w:endnote w:type="continuationSeparator" w:id="0">
    <w:p w14:paraId="63ED02BC" w14:textId="77777777" w:rsidR="00086458" w:rsidRDefault="0008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54E15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51EE1" w14:textId="77777777" w:rsidR="00086458" w:rsidRDefault="00086458">
      <w:r>
        <w:separator/>
      </w:r>
    </w:p>
  </w:footnote>
  <w:footnote w:type="continuationSeparator" w:id="0">
    <w:p w14:paraId="72EBF1E6" w14:textId="77777777" w:rsidR="00086458" w:rsidRDefault="0008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14BDE139" w:rsidR="00C0552D" w:rsidRPr="00BF26B9" w:rsidRDefault="00DF3EE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2E1D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22"/>
    <w:rsid w:val="009E053F"/>
    <w:rsid w:val="009E0CA5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3EE6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47163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6a4cc071-bd85-44c5-acc7-68a9b922d49c"/>
    <ds:schemaRef ds:uri="http://purl.org/dc/terms/"/>
    <ds:schemaRef ds:uri="http://schemas.microsoft.com/office/2006/documentManagement/types"/>
    <ds:schemaRef ds:uri="68c5f5d4-aadc-499c-975b-051170a396f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ACE0B-482A-4F74-A47C-B0052B24D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D12F46-7EA9-4886-B1F2-F15FF60A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129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4</cp:revision>
  <cp:lastPrinted>2016-06-20T06:28:00Z</cp:lastPrinted>
  <dcterms:created xsi:type="dcterms:W3CDTF">2024-02-20T09:08:00Z</dcterms:created>
  <dcterms:modified xsi:type="dcterms:W3CDTF">2024-03-26T09:40:00Z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